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904" w:rsidRDefault="00293904" w:rsidP="00F606F6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293904" w:rsidRDefault="00293904" w:rsidP="00F606F6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293904" w:rsidRPr="000C0D75" w:rsidRDefault="00293904" w:rsidP="00F606F6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293904" w:rsidRDefault="00293904" w:rsidP="00F606F6">
      <w:pPr>
        <w:tabs>
          <w:tab w:val="left" w:pos="6521"/>
        </w:tabs>
        <w:ind w:left="5670"/>
      </w:pPr>
    </w:p>
    <w:p w:rsidR="00293904" w:rsidRDefault="00293904" w:rsidP="00F606F6">
      <w:pPr>
        <w:tabs>
          <w:tab w:val="left" w:pos="6521"/>
        </w:tabs>
        <w:ind w:left="5670"/>
      </w:pPr>
    </w:p>
    <w:p w:rsidR="00293904" w:rsidRPr="000941D1" w:rsidRDefault="00293904" w:rsidP="00F606F6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293904" w:rsidRPr="0035020C" w:rsidRDefault="00293904" w:rsidP="00F606F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93904" w:rsidRDefault="00293904" w:rsidP="00F606F6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293904" w:rsidRPr="008B481F" w:rsidRDefault="00293904" w:rsidP="00F606F6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293904" w:rsidRPr="00076B0D" w:rsidRDefault="00293904" w:rsidP="00F606F6">
      <w:r w:rsidRPr="00076B0D">
        <w:t xml:space="preserve">_____________________________________________________________________________, </w:t>
      </w:r>
    </w:p>
    <w:p w:rsidR="00293904" w:rsidRDefault="00293904" w:rsidP="00F606F6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293904" w:rsidRDefault="00293904" w:rsidP="00F606F6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293904" w:rsidRPr="008B481F" w:rsidRDefault="00293904" w:rsidP="00F606F6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293904" w:rsidRPr="006D577A" w:rsidRDefault="00293904" w:rsidP="00F606F6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293904" w:rsidRPr="008B481F" w:rsidRDefault="00293904" w:rsidP="00F606F6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293904" w:rsidRPr="008B481F" w:rsidRDefault="00293904" w:rsidP="00F606F6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293904" w:rsidRPr="006D577A" w:rsidRDefault="00293904" w:rsidP="00F606F6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293904" w:rsidRDefault="00293904" w:rsidP="00F606F6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293904" w:rsidRPr="008B481F" w:rsidRDefault="00293904" w:rsidP="00F606F6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293904" w:rsidRPr="008B481F" w:rsidRDefault="00293904" w:rsidP="00F606F6">
      <w:pPr>
        <w:ind w:firstLine="720"/>
      </w:pPr>
      <w:r w:rsidRPr="008B481F">
        <w:t>5.1. уплатой Бенефициару суммы, на которую выдана гарантия;</w:t>
      </w:r>
    </w:p>
    <w:p w:rsidR="00293904" w:rsidRPr="008B481F" w:rsidRDefault="00293904" w:rsidP="00F606F6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293904" w:rsidRPr="008B481F" w:rsidRDefault="00293904" w:rsidP="00F606F6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293904" w:rsidRPr="008B481F" w:rsidRDefault="00293904" w:rsidP="00F606F6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293904" w:rsidRDefault="00293904" w:rsidP="00F606F6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293904" w:rsidRPr="00016673" w:rsidRDefault="00293904" w:rsidP="00F606F6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293904" w:rsidRPr="008B481F" w:rsidRDefault="00293904" w:rsidP="00F606F6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293904" w:rsidRPr="008B481F" w:rsidRDefault="00293904" w:rsidP="00F606F6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293904" w:rsidRPr="008B481F" w:rsidRDefault="00293904" w:rsidP="00F606F6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293904" w:rsidRPr="008B481F" w:rsidRDefault="00293904" w:rsidP="00F606F6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293904" w:rsidRPr="008B481F" w:rsidRDefault="00293904" w:rsidP="00F606F6">
      <w:pPr>
        <w:rPr>
          <w:sz w:val="16"/>
          <w:szCs w:val="16"/>
        </w:rPr>
      </w:pPr>
    </w:p>
    <w:p w:rsidR="00293904" w:rsidRPr="008B481F" w:rsidRDefault="00293904" w:rsidP="00F606F6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293904" w:rsidRPr="008B481F" w:rsidRDefault="00293904" w:rsidP="00F606F6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293904" w:rsidRPr="008B481F" w:rsidRDefault="00293904" w:rsidP="00F606F6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293904" w:rsidRPr="002F14F3" w:rsidRDefault="00293904" w:rsidP="00F606F6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293904" w:rsidRPr="008B481F" w:rsidRDefault="00293904" w:rsidP="00F606F6">
      <w:pPr>
        <w:autoSpaceDE w:val="0"/>
        <w:autoSpaceDN w:val="0"/>
        <w:adjustRightInd w:val="0"/>
      </w:pPr>
    </w:p>
    <w:p w:rsidR="00293904" w:rsidRPr="008B481F" w:rsidRDefault="00293904" w:rsidP="00F606F6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293904" w:rsidRPr="002F14F3" w:rsidRDefault="00293904" w:rsidP="00F606F6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293904" w:rsidRPr="008B481F" w:rsidRDefault="00293904" w:rsidP="00F606F6">
      <w:pPr>
        <w:autoSpaceDE w:val="0"/>
        <w:autoSpaceDN w:val="0"/>
        <w:adjustRightInd w:val="0"/>
      </w:pPr>
    </w:p>
    <w:p w:rsidR="00293904" w:rsidRPr="008B481F" w:rsidRDefault="00293904" w:rsidP="00F606F6">
      <w:pPr>
        <w:rPr>
          <w:bCs/>
        </w:rPr>
      </w:pPr>
    </w:p>
    <w:p w:rsidR="00293904" w:rsidRPr="008B481F" w:rsidRDefault="00293904" w:rsidP="00F606F6">
      <w:pPr>
        <w:autoSpaceDE w:val="0"/>
        <w:autoSpaceDN w:val="0"/>
        <w:adjustRightInd w:val="0"/>
        <w:rPr>
          <w:iCs/>
          <w:spacing w:val="-2"/>
        </w:rPr>
      </w:pPr>
    </w:p>
    <w:p w:rsidR="00293904" w:rsidRPr="008B481F" w:rsidRDefault="00293904" w:rsidP="00F606F6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293904" w:rsidRPr="008B481F" w:rsidRDefault="00293904" w:rsidP="00F606F6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293904" w:rsidRPr="007D54FF" w:rsidTr="00BA7A87">
        <w:trPr>
          <w:trHeight w:val="696"/>
          <w:jc w:val="center"/>
        </w:trPr>
        <w:tc>
          <w:tcPr>
            <w:tcW w:w="4965" w:type="dxa"/>
            <w:vAlign w:val="bottom"/>
          </w:tcPr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293904" w:rsidRPr="007D54FF" w:rsidTr="00BA7A87">
        <w:trPr>
          <w:trHeight w:val="1938"/>
          <w:jc w:val="center"/>
        </w:trPr>
        <w:tc>
          <w:tcPr>
            <w:tcW w:w="4965" w:type="dxa"/>
          </w:tcPr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93904" w:rsidRPr="007D54FF" w:rsidRDefault="0029390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293904" w:rsidRDefault="00293904" w:rsidP="00F606F6"/>
    <w:p w:rsidR="00293904" w:rsidRPr="00F606F6" w:rsidRDefault="00293904" w:rsidP="00F606F6"/>
    <w:sectPr w:rsidR="00293904" w:rsidRPr="00F606F6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749"/>
    <w:rsid w:val="00016673"/>
    <w:rsid w:val="00076B0D"/>
    <w:rsid w:val="000941D1"/>
    <w:rsid w:val="000C0D75"/>
    <w:rsid w:val="00293904"/>
    <w:rsid w:val="002C6AFB"/>
    <w:rsid w:val="002F14F3"/>
    <w:rsid w:val="002F601E"/>
    <w:rsid w:val="0035020C"/>
    <w:rsid w:val="00573985"/>
    <w:rsid w:val="0059515A"/>
    <w:rsid w:val="005D0AFF"/>
    <w:rsid w:val="00625A11"/>
    <w:rsid w:val="006D577A"/>
    <w:rsid w:val="007D54FF"/>
    <w:rsid w:val="00800383"/>
    <w:rsid w:val="008A0749"/>
    <w:rsid w:val="008B481F"/>
    <w:rsid w:val="00A446B0"/>
    <w:rsid w:val="00BA7A87"/>
    <w:rsid w:val="00E16048"/>
    <w:rsid w:val="00F60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49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F606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606F6"/>
    <w:rPr>
      <w:rFonts w:eastAsia="Times New Roman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629</Words>
  <Characters>3588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6612</cp:lastModifiedBy>
  <cp:revision>3</cp:revision>
  <dcterms:created xsi:type="dcterms:W3CDTF">2013-04-03T07:15:00Z</dcterms:created>
  <dcterms:modified xsi:type="dcterms:W3CDTF">2014-01-10T06:13:00Z</dcterms:modified>
</cp:coreProperties>
</file>